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836"/>
        <w:gridCol w:w="3543"/>
        <w:gridCol w:w="817"/>
        <w:gridCol w:w="2585"/>
      </w:tblGrid>
      <w:tr w:rsidR="00693DE8" w:rsidRPr="0033386B" w:rsidTr="00693DE8">
        <w:trPr>
          <w:trHeight w:val="851"/>
        </w:trPr>
        <w:tc>
          <w:tcPr>
            <w:tcW w:w="7196" w:type="dxa"/>
            <w:gridSpan w:val="3"/>
            <w:hideMark/>
          </w:tcPr>
          <w:p w:rsidR="00693DE8" w:rsidRPr="00487ED4" w:rsidRDefault="0077139E" w:rsidP="005B4B35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Hajdúszoboszló Város Önkormányzata</w:t>
            </w:r>
          </w:p>
          <w:p w:rsidR="00693DE8" w:rsidRPr="00487ED4" w:rsidRDefault="0077139E" w:rsidP="005B4B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Polgármester</w:t>
            </w:r>
          </w:p>
          <w:p w:rsidR="00693DE8" w:rsidRPr="00487ED4" w:rsidRDefault="00693DE8" w:rsidP="005B4B35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>420</w:t>
            </w:r>
            <w:r w:rsidR="00900D1B">
              <w:rPr>
                <w:b w:val="0"/>
                <w:sz w:val="24"/>
              </w:rPr>
              <w:t>0 Hajdúszoboszló, Hősök tere 1.</w:t>
            </w:r>
          </w:p>
          <w:p w:rsidR="00693DE8" w:rsidRPr="00487ED4" w:rsidRDefault="00693DE8" w:rsidP="005B4B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85" w:type="dxa"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3DE8" w:rsidRPr="00627E93" w:rsidRDefault="00693DE8" w:rsidP="005B4B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3DE8" w:rsidRPr="0033386B" w:rsidRDefault="00693DE8" w:rsidP="005B4B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</w:t>
            </w:r>
          </w:p>
          <w:p w:rsidR="00693DE8" w:rsidRPr="0033386B" w:rsidRDefault="00693DE8" w:rsidP="005B4B3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693DE8" w:rsidRPr="0033386B" w:rsidRDefault="00693DE8" w:rsidP="005B4B35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DB42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16899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 w:rsidR="005768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</w:t>
            </w: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5768AF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. </w:t>
            </w:r>
            <w:r w:rsidR="00DB4253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július 9-i</w:t>
            </w:r>
          </w:p>
          <w:p w:rsidR="00693DE8" w:rsidRPr="0033386B" w:rsidRDefault="00693DE8" w:rsidP="005B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F04C5B" w:rsidRPr="0033386B" w:rsidRDefault="00693DE8" w:rsidP="00DD5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A55660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707EC9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8D06B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,</w:t>
            </w:r>
          </w:p>
          <w:p w:rsidR="008D06BC" w:rsidRPr="00DB4253" w:rsidRDefault="008D06BC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DE8" w:rsidRPr="0033386B" w:rsidRDefault="004D5189" w:rsidP="001D0D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693DE8" w:rsidRPr="0033386B" w:rsidTr="00693D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E8" w:rsidRPr="0033386B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693DE8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E8" w:rsidRDefault="00F04C5B" w:rsidP="005B4B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="00693DE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  <w:p w:rsidR="00693DE8" w:rsidRPr="0033386B" w:rsidRDefault="00693DE8" w:rsidP="0069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693DE8" w:rsidRPr="00032C69" w:rsidRDefault="00693DE8" w:rsidP="00693DE8">
      <w:pPr>
        <w:spacing w:after="0" w:line="240" w:lineRule="auto"/>
        <w:rPr>
          <w:rFonts w:ascii="Calibri" w:eastAsia="Calibri" w:hAnsi="Calibri" w:cs="Times New Roman"/>
          <w:sz w:val="12"/>
          <w:szCs w:val="12"/>
        </w:rPr>
      </w:pPr>
    </w:p>
    <w:p w:rsidR="00693DE8" w:rsidRPr="00D9173E" w:rsidRDefault="00693DE8" w:rsidP="00707EC9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9173E">
        <w:rPr>
          <w:rFonts w:ascii="Times New Roman" w:hAnsi="Times New Roman" w:cs="Times New Roman"/>
          <w:b/>
          <w:sz w:val="23"/>
          <w:szCs w:val="23"/>
        </w:rPr>
        <w:t>E L Ő T E R J E S Z T É S</w:t>
      </w:r>
    </w:p>
    <w:p w:rsidR="00707EC9" w:rsidRPr="00D9173E" w:rsidRDefault="00707EC9" w:rsidP="00707EC9">
      <w:pPr>
        <w:pStyle w:val="NormlWeb"/>
        <w:spacing w:before="0" w:after="0"/>
        <w:jc w:val="center"/>
        <w:rPr>
          <w:sz w:val="23"/>
          <w:szCs w:val="23"/>
        </w:rPr>
      </w:pPr>
      <w:r w:rsidRPr="00D9173E">
        <w:rPr>
          <w:b/>
          <w:bCs/>
          <w:color w:val="000000"/>
          <w:sz w:val="23"/>
          <w:szCs w:val="23"/>
        </w:rPr>
        <w:t>A 4-es számú főút Debrecen és Hajdúszoboszló közötti szakaszának 2×2 sávos fejlesztését támogató önkormányzati állásfoglalás elfogadásáról</w:t>
      </w:r>
    </w:p>
    <w:p w:rsidR="004D5189" w:rsidRPr="00D9173E" w:rsidRDefault="004D5189" w:rsidP="00707EC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693DE8" w:rsidRPr="00D9173E" w:rsidRDefault="00693DE8" w:rsidP="00707EC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D9173E">
        <w:rPr>
          <w:rFonts w:ascii="Times New Roman" w:hAnsi="Times New Roman" w:cs="Times New Roman"/>
          <w:b/>
          <w:sz w:val="23"/>
          <w:szCs w:val="23"/>
        </w:rPr>
        <w:t>Tisztelt Képviselő-testület!</w:t>
      </w:r>
    </w:p>
    <w:p w:rsidR="00707EC9" w:rsidRPr="00D9173E" w:rsidRDefault="00707EC9" w:rsidP="00707EC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  <w:r w:rsidRPr="00D9173E">
        <w:rPr>
          <w:rFonts w:ascii="Times New Roman" w:hAnsi="Times New Roman" w:cs="Times New Roman"/>
          <w:b/>
          <w:sz w:val="23"/>
          <w:szCs w:val="23"/>
        </w:rPr>
        <w:t>Tisztelt Bizottság!</w:t>
      </w:r>
    </w:p>
    <w:p w:rsidR="00FE1861" w:rsidRPr="00D9173E" w:rsidRDefault="00FE1861" w:rsidP="00707EC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707EC9" w:rsidRPr="00D9173E" w:rsidRDefault="00F04C5B" w:rsidP="007B5DF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D9173E">
        <w:rPr>
          <w:rFonts w:ascii="Times New Roman" w:hAnsi="Times New Roman" w:cs="Times New Roman"/>
          <w:sz w:val="23"/>
          <w:szCs w:val="23"/>
        </w:rPr>
        <w:t>Hajdúszoboszló Város Önkormányzata Képviselő-testületének az önkormányzat szervezeti és működési szabályzatáról szóló 27/2024. (X. 17.) önkormányzati rendelete 9. §-</w:t>
      </w:r>
      <w:proofErr w:type="gramStart"/>
      <w:r w:rsidRPr="00D9173E">
        <w:rPr>
          <w:rFonts w:ascii="Times New Roman" w:hAnsi="Times New Roman" w:cs="Times New Roman"/>
          <w:sz w:val="23"/>
          <w:szCs w:val="23"/>
        </w:rPr>
        <w:t>a</w:t>
      </w:r>
      <w:proofErr w:type="gramEnd"/>
      <w:r w:rsidRPr="00D9173E">
        <w:rPr>
          <w:rFonts w:ascii="Times New Roman" w:hAnsi="Times New Roman" w:cs="Times New Roman"/>
          <w:sz w:val="23"/>
          <w:szCs w:val="23"/>
        </w:rPr>
        <w:t xml:space="preserve"> alapján sürgősségi indítványt terjesztek elő, melynek napirendre vételéről a napirendi javaslat elfogadását megelőzően, vita nélkül, minősített többséggel szükséges dönteni. A sürgősségi indítvány indoka, hogy</w:t>
      </w:r>
      <w:r w:rsidR="00707EC9" w:rsidRPr="00D9173E">
        <w:rPr>
          <w:rFonts w:ascii="Times New Roman" w:hAnsi="Times New Roman" w:cs="Times New Roman"/>
          <w:sz w:val="23"/>
          <w:szCs w:val="23"/>
        </w:rPr>
        <w:t xml:space="preserve"> a következő testületi ülés várhatóan szeptemberben lesz, ugyanakkor</w:t>
      </w:r>
      <w:r w:rsidRPr="00D9173E">
        <w:rPr>
          <w:rFonts w:ascii="Times New Roman" w:hAnsi="Times New Roman" w:cs="Times New Roman"/>
          <w:sz w:val="23"/>
          <w:szCs w:val="23"/>
        </w:rPr>
        <w:t xml:space="preserve"> a jelen előterjesztésben részletezettek szerint szükséges </w:t>
      </w:r>
      <w:r w:rsidR="00707EC9" w:rsidRPr="00D9173E">
        <w:rPr>
          <w:rFonts w:ascii="Times New Roman" w:hAnsi="Times New Roman" w:cs="Times New Roman"/>
          <w:sz w:val="23"/>
          <w:szCs w:val="23"/>
        </w:rPr>
        <w:t>a 4-es számú főút bővítése érdekében a kormányzattal mielőbb felvenni a kapcsolatot, és minden lehetséges módon ösztönözni e régen várt beruházás megvalósítását.</w:t>
      </w:r>
      <w:r w:rsidR="00032C69">
        <w:rPr>
          <w:rFonts w:ascii="Times New Roman" w:hAnsi="Times New Roman" w:cs="Times New Roman"/>
          <w:sz w:val="23"/>
          <w:szCs w:val="23"/>
        </w:rPr>
        <w:t xml:space="preserve"> Egy friss KSH statisztika szerint </w:t>
      </w:r>
      <w:r w:rsidR="00032C69" w:rsidRPr="00032C69">
        <w:rPr>
          <w:rFonts w:ascii="Times New Roman" w:hAnsi="Times New Roman" w:cs="Times New Roman"/>
          <w:sz w:val="23"/>
          <w:szCs w:val="23"/>
        </w:rPr>
        <w:t>2025</w:t>
      </w:r>
      <w:r w:rsidR="00032C69">
        <w:rPr>
          <w:rFonts w:ascii="Times New Roman" w:hAnsi="Times New Roman" w:cs="Times New Roman"/>
          <w:sz w:val="23"/>
          <w:szCs w:val="23"/>
        </w:rPr>
        <w:t>-ben</w:t>
      </w:r>
      <w:r w:rsidR="00032C69" w:rsidRPr="00032C69">
        <w:rPr>
          <w:rFonts w:ascii="Times New Roman" w:hAnsi="Times New Roman" w:cs="Times New Roman"/>
          <w:sz w:val="23"/>
          <w:szCs w:val="23"/>
        </w:rPr>
        <w:t xml:space="preserve"> a személyi sérüléssel járó közúti balesetek közül </w:t>
      </w:r>
      <w:r w:rsidR="00811FB2">
        <w:rPr>
          <w:rFonts w:ascii="Times New Roman" w:hAnsi="Times New Roman" w:cs="Times New Roman"/>
          <w:sz w:val="23"/>
          <w:szCs w:val="23"/>
        </w:rPr>
        <w:t xml:space="preserve">vármegyénkében </w:t>
      </w:r>
      <w:bookmarkStart w:id="0" w:name="_GoBack"/>
      <w:bookmarkEnd w:id="0"/>
      <w:r w:rsidR="00032C69" w:rsidRPr="00032C69">
        <w:rPr>
          <w:rFonts w:ascii="Times New Roman" w:hAnsi="Times New Roman" w:cs="Times New Roman"/>
          <w:sz w:val="23"/>
          <w:szCs w:val="23"/>
        </w:rPr>
        <w:t>a legtöbb a 4-es főúton történt. Az érintett szakaszon összesen 44 balesetet regisztráltak, amelyek között három halálos, öt súlyos és 36 könnyű sérüléses eset szerepelt.</w:t>
      </w:r>
      <w:r w:rsidR="00707EC9" w:rsidRPr="00D9173E">
        <w:rPr>
          <w:rFonts w:ascii="Times New Roman" w:hAnsi="Times New Roman" w:cs="Times New Roman"/>
          <w:sz w:val="23"/>
          <w:szCs w:val="23"/>
        </w:rPr>
        <w:t xml:space="preserve"> A sürgősségi indítvány benyújtásá</w:t>
      </w:r>
      <w:r w:rsidR="00CC0FF5">
        <w:rPr>
          <w:rFonts w:ascii="Times New Roman" w:hAnsi="Times New Roman" w:cs="Times New Roman"/>
          <w:sz w:val="23"/>
          <w:szCs w:val="23"/>
        </w:rPr>
        <w:t xml:space="preserve">t </w:t>
      </w:r>
      <w:r w:rsidR="00707EC9" w:rsidRPr="00D9173E">
        <w:rPr>
          <w:rFonts w:ascii="Times New Roman" w:hAnsi="Times New Roman" w:cs="Times New Roman"/>
          <w:sz w:val="23"/>
          <w:szCs w:val="23"/>
        </w:rPr>
        <w:t>Dr. Kerekes László képviselő úr</w:t>
      </w:r>
      <w:r w:rsidR="001F3E53">
        <w:rPr>
          <w:rFonts w:ascii="Times New Roman" w:hAnsi="Times New Roman" w:cs="Times New Roman"/>
          <w:sz w:val="23"/>
          <w:szCs w:val="23"/>
        </w:rPr>
        <w:t xml:space="preserve"> kezdeményezte</w:t>
      </w:r>
      <w:r w:rsidR="00707EC9" w:rsidRPr="00D9173E">
        <w:rPr>
          <w:rFonts w:ascii="Times New Roman" w:hAnsi="Times New Roman" w:cs="Times New Roman"/>
          <w:sz w:val="23"/>
          <w:szCs w:val="23"/>
        </w:rPr>
        <w:t xml:space="preserve">, aki az alábbiak szerint foglalta össze az előterjesztés lényegét: </w:t>
      </w:r>
    </w:p>
    <w:p w:rsidR="00707EC9" w:rsidRPr="00D9173E" w:rsidRDefault="00707EC9" w:rsidP="00707EC9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07EC9" w:rsidRPr="00D9173E" w:rsidRDefault="00707EC9" w:rsidP="00707EC9">
      <w:pPr>
        <w:pStyle w:val="NormlWeb"/>
        <w:spacing w:before="0" w:after="0"/>
        <w:rPr>
          <w:color w:val="000000"/>
          <w:sz w:val="23"/>
          <w:szCs w:val="23"/>
        </w:rPr>
      </w:pPr>
      <w:r w:rsidRPr="00D9173E">
        <w:rPr>
          <w:b/>
          <w:bCs/>
          <w:color w:val="000000"/>
          <w:sz w:val="23"/>
          <w:szCs w:val="23"/>
        </w:rPr>
        <w:t>„</w:t>
      </w:r>
      <w:r w:rsidRPr="00D9173E">
        <w:rPr>
          <w:color w:val="000000"/>
          <w:sz w:val="23"/>
          <w:szCs w:val="23"/>
        </w:rPr>
        <w:t>Tisztelt Képviselő-testület!</w:t>
      </w:r>
    </w:p>
    <w:p w:rsidR="00707EC9" w:rsidRPr="00D9173E" w:rsidRDefault="00707EC9" w:rsidP="00707EC9">
      <w:pPr>
        <w:pStyle w:val="NormlWeb"/>
        <w:spacing w:before="0" w:after="0"/>
        <w:rPr>
          <w:sz w:val="23"/>
          <w:szCs w:val="23"/>
        </w:rPr>
      </w:pP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t>A Debrecen és Hajdúszoboszló közötti 4-es számú főút 2×2 sávos fejlesztése hosszú évek óta a térség egyik legfontosabb közlekedési beruházása. A projekt jelentősége ugyanakkor messze túlmutat egy települési vagy akár vármegyei fejlesztésen: nemzetgazdasági, közlekedésbiztonsági, honvédelmi és európai közlekedéspolitikai szempontból egyaránt kiemelt jelentőségű.</w:t>
      </w:r>
    </w:p>
    <w:p w:rsidR="00707EC9" w:rsidRDefault="00707EC9" w:rsidP="00032C69">
      <w:pPr>
        <w:pStyle w:val="NormlWeb"/>
        <w:spacing w:before="0" w:after="0"/>
        <w:ind w:firstLine="426"/>
        <w:jc w:val="both"/>
        <w:rPr>
          <w:color w:val="000000"/>
          <w:sz w:val="23"/>
          <w:szCs w:val="23"/>
        </w:rPr>
      </w:pPr>
      <w:r w:rsidRPr="00D9173E">
        <w:rPr>
          <w:color w:val="000000"/>
          <w:sz w:val="23"/>
          <w:szCs w:val="23"/>
        </w:rPr>
        <w:t>A beruházás előkészítése évek óta zajlik, a szükséges engedélyezési és tervezési folyamatok lezárultak, a kiviteli tervek elkészültek. Mindez azt jelenti, hogy a projekt műszaki előkészítettsége lehetővé teszi a kivitelezés megkezdését, amelyhez már elsősorban a szükséges kormányzati döntés és forrásbiztosítás hiányzik.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t>A közelmúltban Dr. Ruszin-Szendi Romulusz országgyűlési képviselő első hajdúszoboszlói lakossági fórumán tájékoztatást adott arról, hogy a beruházás jelenleg nem szerepel a megvalósítás alatt álló projektek között, ezért továbbra is szükség van a térség összehangolt érdekérvényesítésére annak érdekében, hogy a fejlesztés mielőbb megvalósulhasson.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t>A jelen előterjesztés azt kezdeményezi, hogy a képviselő-testület alakítson ki egy olyan állásfoglalást, miszerint a 4-es főút Debrecen és Hajdúszoboszló közötti szakaszának fejlesztése nem halogatható tovább.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lastRenderedPageBreak/>
        <w:t xml:space="preserve">A 4-es számú főút az </w:t>
      </w:r>
      <w:r w:rsidRPr="00D9173E">
        <w:rPr>
          <w:b/>
          <w:bCs/>
          <w:color w:val="000000"/>
          <w:sz w:val="23"/>
          <w:szCs w:val="23"/>
        </w:rPr>
        <w:t>E573-as európai közlekedési folyosó</w:t>
      </w:r>
      <w:r w:rsidRPr="00D9173E">
        <w:rPr>
          <w:color w:val="000000"/>
          <w:sz w:val="23"/>
          <w:szCs w:val="23"/>
        </w:rPr>
        <w:t xml:space="preserve"> része, amely meghatározó szerepet tölt be Magyarország kelet–nyugati közlekedési kapcsolatában. Debrecen és Hajdú-Bihar vármegye az elmúlt években az ország egyik legfontosabb gazdasági és ipari központjává vált, amelynek versenyképessége elképzelhetetlen megfelelő közlekedési infrastruktúra nélkül.</w:t>
      </w:r>
    </w:p>
    <w:p w:rsidR="00707EC9" w:rsidRDefault="00707EC9" w:rsidP="00032C69">
      <w:pPr>
        <w:pStyle w:val="NormlWeb"/>
        <w:spacing w:before="0" w:after="0"/>
        <w:ind w:firstLine="426"/>
        <w:jc w:val="both"/>
        <w:rPr>
          <w:color w:val="000000"/>
          <w:sz w:val="23"/>
          <w:szCs w:val="23"/>
        </w:rPr>
      </w:pPr>
      <w:r w:rsidRPr="00D9173E">
        <w:rPr>
          <w:color w:val="000000"/>
          <w:sz w:val="23"/>
          <w:szCs w:val="23"/>
        </w:rPr>
        <w:t>A beruházás jelentőségét tovább növeli, hogy az ukrajnai újjáépítés megindulását követően várhatóan jelentősen növekedni fog a kelet–nyugati tranzitforgalom, amelyre Magyarországnak megfelelő infrastruktúrával kell felkészülnie.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proofErr w:type="spellStart"/>
      <w:r w:rsidRPr="00D9173E">
        <w:rPr>
          <w:color w:val="000000"/>
          <w:sz w:val="23"/>
          <w:szCs w:val="23"/>
        </w:rPr>
        <w:t>Mindezek</w:t>
      </w:r>
      <w:proofErr w:type="spellEnd"/>
      <w:r w:rsidRPr="00D9173E">
        <w:rPr>
          <w:color w:val="000000"/>
          <w:sz w:val="23"/>
          <w:szCs w:val="23"/>
        </w:rPr>
        <w:t xml:space="preserve"> mellett azonban a fejlesztés legfontosabb indoka továbbra is a közlekedésbiztonság.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t>A Debrecen és Hajdúszoboszló közötti mindössze 12,5 kilométeres útszakasz hosszú évek óta kedvezőtlen közlekedésbiztonsági mutatókkal rendelkezik. A Hajdú-Bihar Vármegyei Rendőr-főkapitányság éves közlekedésbiztonsági beszámolói, valamint a Hajdú-Bihar Vármegyei Katasztrófavédelmi Igazgatóság jelentései rendszeresen felhívják a figyelmet az itt bekövetkező súlyos közlekedési balesetekre és a szükséges beavatkozások jelentőségére.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t>Ez alapján teljesen világos, hogy egy fizikailag elválasztott, 2×2 sávos főút megépítése jelentősen csökkentené a frontális ütközések kockázatát, ezáltal emberéletek megóvását szolgálná.</w:t>
      </w:r>
    </w:p>
    <w:p w:rsidR="00707EC9" w:rsidRDefault="00707EC9" w:rsidP="00032C69">
      <w:pPr>
        <w:pStyle w:val="NormlWeb"/>
        <w:spacing w:before="0" w:after="0"/>
        <w:ind w:firstLine="426"/>
        <w:jc w:val="both"/>
        <w:rPr>
          <w:color w:val="000000"/>
          <w:sz w:val="23"/>
          <w:szCs w:val="23"/>
        </w:rPr>
      </w:pPr>
      <w:r w:rsidRPr="00D9173E">
        <w:rPr>
          <w:color w:val="000000"/>
          <w:sz w:val="23"/>
          <w:szCs w:val="23"/>
        </w:rPr>
        <w:t xml:space="preserve">A beruházás ugyanakkor nemcsak Hajdúszoboszló érdeke. Az útvonal meghatározó jelentőségű Debrecen, Ebes, Kaba, Püspökladány, Nádudvar és a teljes hajdúsági, illetve sárréti térség lakossága, gazdasági szereplői és </w:t>
      </w:r>
      <w:proofErr w:type="spellStart"/>
      <w:r w:rsidRPr="00D9173E">
        <w:rPr>
          <w:color w:val="000000"/>
          <w:sz w:val="23"/>
          <w:szCs w:val="23"/>
        </w:rPr>
        <w:t>közlekedői</w:t>
      </w:r>
      <w:proofErr w:type="spellEnd"/>
      <w:r w:rsidRPr="00D9173E">
        <w:rPr>
          <w:color w:val="000000"/>
          <w:sz w:val="23"/>
          <w:szCs w:val="23"/>
        </w:rPr>
        <w:t xml:space="preserve"> számára is.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t>Mindezekre tekintettel indokoltnak tartjuk, hogy Hajdúszoboszló Város Önkormányzatának Képviselő-testülete egységes állásfoglalásban fejezze ki támogatását a beruházás mielőbbi megvalósítása mellett, valamint felkérje a Kormányt a szükséges támogató döntések meghozatalára.</w:t>
      </w:r>
    </w:p>
    <w:p w:rsidR="00707EC9" w:rsidRPr="00D9173E" w:rsidRDefault="00707EC9" w:rsidP="00032C69">
      <w:pPr>
        <w:pStyle w:val="NormlWeb"/>
        <w:spacing w:before="0" w:after="0"/>
        <w:ind w:firstLine="426"/>
        <w:jc w:val="both"/>
        <w:rPr>
          <w:sz w:val="23"/>
          <w:szCs w:val="23"/>
        </w:rPr>
      </w:pPr>
      <w:r w:rsidRPr="00D9173E">
        <w:rPr>
          <w:color w:val="000000"/>
          <w:sz w:val="23"/>
          <w:szCs w:val="23"/>
        </w:rPr>
        <w:t>Javasoljuk továbbá, hogy az elfogadott állásfoglalást a város küldje meg Magyarország Kormányának, a közlekedési és belügyi tárca vezetőinek, valamint kérje fel az érintett önkormányzatokat arra, hogy hasonló tartalmú döntéseikkel csatlakozzanak a térség közös érdekérvényesítéséhez.”</w:t>
      </w:r>
    </w:p>
    <w:p w:rsidR="001D0D56" w:rsidRPr="00D9173E" w:rsidRDefault="001D0D56" w:rsidP="00032C6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3"/>
          <w:szCs w:val="23"/>
        </w:rPr>
      </w:pPr>
      <w:r w:rsidRPr="00D9173E">
        <w:rPr>
          <w:rFonts w:ascii="Times New Roman" w:hAnsi="Times New Roman" w:cs="Times New Roman"/>
          <w:sz w:val="23"/>
          <w:szCs w:val="23"/>
        </w:rPr>
        <w:t>Kérem a Tisztelt Képviselő-testületet, hogy a</w:t>
      </w:r>
      <w:r w:rsidR="00707EC9" w:rsidRPr="00D9173E">
        <w:rPr>
          <w:rFonts w:ascii="Times New Roman" w:hAnsi="Times New Roman" w:cs="Times New Roman"/>
          <w:sz w:val="23"/>
          <w:szCs w:val="23"/>
        </w:rPr>
        <w:t xml:space="preserve"> sürgősségi indítványt </w:t>
      </w:r>
      <w:r w:rsidRPr="00D9173E">
        <w:rPr>
          <w:rFonts w:ascii="Times New Roman" w:hAnsi="Times New Roman" w:cs="Times New Roman"/>
          <w:sz w:val="23"/>
          <w:szCs w:val="23"/>
        </w:rPr>
        <w:t xml:space="preserve">megtárgyalni </w:t>
      </w:r>
      <w:r w:rsidR="00900D1B" w:rsidRPr="00D9173E">
        <w:rPr>
          <w:rFonts w:ascii="Times New Roman" w:hAnsi="Times New Roman" w:cs="Times New Roman"/>
          <w:sz w:val="23"/>
          <w:szCs w:val="23"/>
        </w:rPr>
        <w:t xml:space="preserve">és </w:t>
      </w:r>
      <w:r w:rsidR="004D5189" w:rsidRPr="00D9173E">
        <w:rPr>
          <w:rFonts w:ascii="Times New Roman" w:hAnsi="Times New Roman" w:cs="Times New Roman"/>
          <w:sz w:val="23"/>
          <w:szCs w:val="23"/>
        </w:rPr>
        <w:t>a határozati javaslat szerinti döntést meghozni szíveskedjen!</w:t>
      </w:r>
    </w:p>
    <w:p w:rsidR="00880D00" w:rsidRPr="00D9173E" w:rsidRDefault="00880D00" w:rsidP="00707EC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A8394D" w:rsidRPr="00D9173E" w:rsidRDefault="00A8394D" w:rsidP="00707EC9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D9173E">
        <w:rPr>
          <w:rFonts w:ascii="Times New Roman" w:hAnsi="Times New Roman" w:cs="Times New Roman"/>
          <w:b/>
          <w:sz w:val="23"/>
          <w:szCs w:val="23"/>
          <w:u w:val="single"/>
        </w:rPr>
        <w:t xml:space="preserve">Határozati javaslat: </w:t>
      </w:r>
    </w:p>
    <w:p w:rsidR="005B4B35" w:rsidRPr="00D9173E" w:rsidRDefault="005B4B35" w:rsidP="00707EC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:rsidR="005B4B35" w:rsidRPr="00D9173E" w:rsidRDefault="005B4B35" w:rsidP="00707EC9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 xml:space="preserve">„Hajdúszoboszló Város Önkormányzata </w:t>
      </w:r>
      <w:proofErr w:type="gramStart"/>
      <w:r w:rsidRPr="00D9173E">
        <w:rPr>
          <w:rFonts w:ascii="Times New Roman" w:hAnsi="Times New Roman" w:cs="Times New Roman"/>
          <w:b/>
          <w:i/>
          <w:sz w:val="23"/>
          <w:szCs w:val="23"/>
        </w:rPr>
        <w:t>Képviselő-testületének …</w:t>
      </w:r>
      <w:proofErr w:type="gramEnd"/>
      <w:r w:rsidRPr="00D9173E">
        <w:rPr>
          <w:rFonts w:ascii="Times New Roman" w:hAnsi="Times New Roman" w:cs="Times New Roman"/>
          <w:b/>
          <w:i/>
          <w:sz w:val="23"/>
          <w:szCs w:val="23"/>
        </w:rPr>
        <w:t>/202</w:t>
      </w:r>
      <w:r w:rsidR="009E6C15" w:rsidRPr="00D9173E">
        <w:rPr>
          <w:rFonts w:ascii="Times New Roman" w:hAnsi="Times New Roman" w:cs="Times New Roman"/>
          <w:b/>
          <w:i/>
          <w:sz w:val="23"/>
          <w:szCs w:val="23"/>
        </w:rPr>
        <w:t>6</w:t>
      </w:r>
      <w:r w:rsidRPr="00D9173E">
        <w:rPr>
          <w:rFonts w:ascii="Times New Roman" w:hAnsi="Times New Roman" w:cs="Times New Roman"/>
          <w:b/>
          <w:i/>
          <w:sz w:val="23"/>
          <w:szCs w:val="23"/>
        </w:rPr>
        <w:t>. (… . … .) határozata</w:t>
      </w:r>
    </w:p>
    <w:p w:rsidR="005B4B35" w:rsidRPr="00D9173E" w:rsidRDefault="005B4B35" w:rsidP="00707EC9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</w:p>
    <w:p w:rsidR="00D9173E" w:rsidRPr="00D9173E" w:rsidRDefault="00D9173E" w:rsidP="00D9173E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Hajdúszoboszló Város Önkormányzatának Képviselő-testülete</w:t>
      </w:r>
    </w:p>
    <w:p w:rsidR="00D9173E" w:rsidRPr="00D9173E" w:rsidRDefault="00D9173E" w:rsidP="009E359F">
      <w:pPr>
        <w:spacing w:after="0" w:line="240" w:lineRule="auto"/>
        <w:ind w:left="708" w:hanging="708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1.</w:t>
      </w:r>
      <w:r w:rsidRPr="00D9173E">
        <w:rPr>
          <w:rFonts w:ascii="Times New Roman" w:hAnsi="Times New Roman" w:cs="Times New Roman"/>
          <w:b/>
          <w:i/>
          <w:sz w:val="23"/>
          <w:szCs w:val="23"/>
        </w:rPr>
        <w:tab/>
        <w:t>kinyilvánítja, hogy támogatja a 4-es számú főút Debrecen és Hajdúszoboszló közötti szakaszának mielőbbi 2×2 sávos fejlesztését;</w:t>
      </w:r>
    </w:p>
    <w:p w:rsidR="00D9173E" w:rsidRPr="00D9173E" w:rsidRDefault="00D9173E" w:rsidP="009E359F">
      <w:pPr>
        <w:spacing w:after="0" w:line="240" w:lineRule="auto"/>
        <w:ind w:left="708" w:hanging="708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2.</w:t>
      </w:r>
      <w:r w:rsidRPr="00D9173E">
        <w:rPr>
          <w:rFonts w:ascii="Times New Roman" w:hAnsi="Times New Roman" w:cs="Times New Roman"/>
          <w:b/>
          <w:i/>
          <w:sz w:val="23"/>
          <w:szCs w:val="23"/>
        </w:rPr>
        <w:tab/>
        <w:t>megállapítja, hogy a beruházás közlekedésbiztonsági, gazdasági, turisztikai, honvédelmi és nemzetgazdasági szempontból egyaránt kiemelt jelentőségű;</w:t>
      </w:r>
    </w:p>
    <w:p w:rsidR="00D9173E" w:rsidRPr="00D9173E" w:rsidRDefault="00D9173E" w:rsidP="009E359F">
      <w:pPr>
        <w:spacing w:after="0" w:line="240" w:lineRule="auto"/>
        <w:ind w:left="708" w:hanging="708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3.</w:t>
      </w:r>
      <w:r w:rsidRPr="00D9173E">
        <w:rPr>
          <w:rFonts w:ascii="Times New Roman" w:hAnsi="Times New Roman" w:cs="Times New Roman"/>
          <w:b/>
          <w:i/>
          <w:sz w:val="23"/>
          <w:szCs w:val="23"/>
        </w:rPr>
        <w:tab/>
        <w:t>felkéri Magyarország Kormányát, hogy biztosítsa a beruházás mielőbbi megkezdéséhez szükséges támogató döntéseket és forrásokat;</w:t>
      </w:r>
    </w:p>
    <w:p w:rsidR="00D9173E" w:rsidRPr="00D9173E" w:rsidRDefault="00D9173E" w:rsidP="009E359F">
      <w:pPr>
        <w:spacing w:after="0" w:line="240" w:lineRule="auto"/>
        <w:ind w:left="708" w:hanging="708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4.</w:t>
      </w:r>
      <w:r w:rsidRPr="00D9173E">
        <w:rPr>
          <w:rFonts w:ascii="Times New Roman" w:hAnsi="Times New Roman" w:cs="Times New Roman"/>
          <w:b/>
          <w:i/>
          <w:sz w:val="23"/>
          <w:szCs w:val="23"/>
        </w:rPr>
        <w:tab/>
        <w:t>felkéri a polgármestert, hogy a jelen határozatot küldje meg a közlekedési és beruházási miniszternek, a belügyminiszternek, a külügyminiszter és miniszterelnök-helyettes részére, valamint Hajdú-Bihar vármegye egyéni választókerületi országgyűlési képviselőinek;</w:t>
      </w:r>
    </w:p>
    <w:p w:rsidR="00D9173E" w:rsidRPr="00D9173E" w:rsidRDefault="00D9173E" w:rsidP="009E359F">
      <w:pPr>
        <w:spacing w:after="0" w:line="240" w:lineRule="auto"/>
        <w:ind w:left="708" w:hanging="708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5.</w:t>
      </w:r>
      <w:r w:rsidRPr="00D9173E">
        <w:rPr>
          <w:rFonts w:ascii="Times New Roman" w:hAnsi="Times New Roman" w:cs="Times New Roman"/>
          <w:b/>
          <w:i/>
          <w:sz w:val="23"/>
          <w:szCs w:val="23"/>
        </w:rPr>
        <w:tab/>
        <w:t>felkéri továbbá a polgármestert, hogy kezdeményezze az érintett települések – különösen Ebes, Kaba, Püspökladány és Nádudvar – önkormányzatainál hasonló tartalmú támogató állásfoglalások elfogadását a térség egységes érdekérvényesítésének elősegítése érdekében.</w:t>
      </w:r>
    </w:p>
    <w:p w:rsidR="00D9173E" w:rsidRPr="00D9173E" w:rsidRDefault="00D9173E" w:rsidP="00D9173E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</w:p>
    <w:p w:rsidR="00D9173E" w:rsidRPr="00D9173E" w:rsidRDefault="00D9173E" w:rsidP="00D9173E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Felelős: Czeglédi Gyula polgármester, Dr. Kerekes László képviselő</w:t>
      </w:r>
    </w:p>
    <w:p w:rsidR="005B4B35" w:rsidRPr="00D9173E" w:rsidRDefault="00D9173E" w:rsidP="00D9173E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  <w:r w:rsidRPr="00D9173E">
        <w:rPr>
          <w:rFonts w:ascii="Times New Roman" w:hAnsi="Times New Roman" w:cs="Times New Roman"/>
          <w:b/>
          <w:i/>
          <w:sz w:val="23"/>
          <w:szCs w:val="23"/>
        </w:rPr>
        <w:t>Határidő: folyamatos, illetve a határozat elfogadását követő 30 napon belül.”</w:t>
      </w:r>
    </w:p>
    <w:p w:rsidR="00A8394D" w:rsidRPr="00D9173E" w:rsidRDefault="00A8394D" w:rsidP="00707EC9">
      <w:pPr>
        <w:spacing w:after="0" w:line="240" w:lineRule="auto"/>
        <w:rPr>
          <w:rFonts w:ascii="Times New Roman" w:hAnsi="Times New Roman" w:cs="Times New Roman"/>
          <w:b/>
          <w:i/>
          <w:sz w:val="23"/>
          <w:szCs w:val="23"/>
        </w:rPr>
      </w:pPr>
    </w:p>
    <w:p w:rsidR="00A8394D" w:rsidRDefault="00EE7833" w:rsidP="00707EC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D9173E">
        <w:rPr>
          <w:rFonts w:ascii="Times New Roman" w:hAnsi="Times New Roman" w:cs="Times New Roman"/>
          <w:sz w:val="23"/>
          <w:szCs w:val="23"/>
        </w:rPr>
        <w:t xml:space="preserve">Hajdúszoboszló, 2026. </w:t>
      </w:r>
      <w:r w:rsidR="00737B26" w:rsidRPr="00D9173E">
        <w:rPr>
          <w:rFonts w:ascii="Times New Roman" w:hAnsi="Times New Roman" w:cs="Times New Roman"/>
          <w:sz w:val="23"/>
          <w:szCs w:val="23"/>
        </w:rPr>
        <w:t>július 6.</w:t>
      </w:r>
      <w:r w:rsidR="00A8394D" w:rsidRPr="00D9173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D9173E" w:rsidRPr="00D9173E" w:rsidRDefault="00D9173E" w:rsidP="00707EC9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9173E" w:rsidRPr="00D9173E" w:rsidTr="00D9173E">
        <w:tc>
          <w:tcPr>
            <w:tcW w:w="4814" w:type="dxa"/>
          </w:tcPr>
          <w:p w:rsidR="00D9173E" w:rsidRPr="00D9173E" w:rsidRDefault="00D9173E" w:rsidP="00D91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9173E">
              <w:rPr>
                <w:rFonts w:ascii="Times New Roman" w:hAnsi="Times New Roman" w:cs="Times New Roman"/>
                <w:sz w:val="23"/>
                <w:szCs w:val="23"/>
              </w:rPr>
              <w:t>Czeglédi Gyula</w:t>
            </w:r>
          </w:p>
          <w:p w:rsidR="00D9173E" w:rsidRPr="00D9173E" w:rsidRDefault="00D9173E" w:rsidP="009C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9173E">
              <w:rPr>
                <w:rFonts w:ascii="Times New Roman" w:hAnsi="Times New Roman" w:cs="Times New Roman"/>
                <w:sz w:val="23"/>
                <w:szCs w:val="23"/>
              </w:rPr>
              <w:t>polgármester</w:t>
            </w:r>
          </w:p>
        </w:tc>
        <w:tc>
          <w:tcPr>
            <w:tcW w:w="4814" w:type="dxa"/>
          </w:tcPr>
          <w:p w:rsidR="00D9173E" w:rsidRPr="00D9173E" w:rsidRDefault="00D9173E" w:rsidP="00D91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9173E">
              <w:rPr>
                <w:rFonts w:ascii="Times New Roman" w:hAnsi="Times New Roman" w:cs="Times New Roman"/>
                <w:sz w:val="23"/>
                <w:szCs w:val="23"/>
              </w:rPr>
              <w:t>Dr. Kerekes László</w:t>
            </w:r>
          </w:p>
          <w:p w:rsidR="00D9173E" w:rsidRPr="00D9173E" w:rsidRDefault="00D9173E" w:rsidP="00D91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9173E">
              <w:rPr>
                <w:rFonts w:ascii="Times New Roman" w:hAnsi="Times New Roman" w:cs="Times New Roman"/>
                <w:sz w:val="23"/>
                <w:szCs w:val="23"/>
              </w:rPr>
              <w:t>képviselő</w:t>
            </w:r>
          </w:p>
        </w:tc>
      </w:tr>
    </w:tbl>
    <w:p w:rsidR="006142C9" w:rsidRPr="00707EC9" w:rsidRDefault="006142C9" w:rsidP="009C0E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142C9" w:rsidRPr="00707EC9" w:rsidSect="00E37E57">
      <w:footerReference w:type="default" r:id="rId7"/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964" w:rsidRDefault="00EE6964" w:rsidP="008300E8">
      <w:pPr>
        <w:spacing w:after="0" w:line="240" w:lineRule="auto"/>
      </w:pPr>
      <w:r>
        <w:separator/>
      </w:r>
    </w:p>
  </w:endnote>
  <w:endnote w:type="continuationSeparator" w:id="0">
    <w:p w:rsidR="00EE6964" w:rsidRDefault="00EE6964" w:rsidP="00830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6293516"/>
      <w:docPartObj>
        <w:docPartGallery w:val="Page Numbers (Bottom of Page)"/>
        <w:docPartUnique/>
      </w:docPartObj>
    </w:sdtPr>
    <w:sdtEndPr/>
    <w:sdtContent>
      <w:p w:rsidR="00EE6964" w:rsidRDefault="00EE696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1FB2">
          <w:rPr>
            <w:noProof/>
          </w:rPr>
          <w:t>2</w:t>
        </w:r>
        <w:r>
          <w:fldChar w:fldCharType="end"/>
        </w:r>
      </w:p>
    </w:sdtContent>
  </w:sdt>
  <w:p w:rsidR="00EE6964" w:rsidRDefault="00EE696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964" w:rsidRDefault="00EE6964" w:rsidP="008300E8">
      <w:pPr>
        <w:spacing w:after="0" w:line="240" w:lineRule="auto"/>
      </w:pPr>
      <w:r>
        <w:separator/>
      </w:r>
    </w:p>
  </w:footnote>
  <w:footnote w:type="continuationSeparator" w:id="0">
    <w:p w:rsidR="00EE6964" w:rsidRDefault="00EE6964" w:rsidP="008300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948C1"/>
    <w:multiLevelType w:val="multilevel"/>
    <w:tmpl w:val="BDC6F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3D3B323A"/>
    <w:multiLevelType w:val="hybridMultilevel"/>
    <w:tmpl w:val="876CCBB4"/>
    <w:lvl w:ilvl="0" w:tplc="7E060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8D36DA"/>
    <w:multiLevelType w:val="hybridMultilevel"/>
    <w:tmpl w:val="8B0AA0E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39E"/>
    <w:rsid w:val="00004713"/>
    <w:rsid w:val="00032C69"/>
    <w:rsid w:val="00053304"/>
    <w:rsid w:val="000B4EE0"/>
    <w:rsid w:val="001464A7"/>
    <w:rsid w:val="00196294"/>
    <w:rsid w:val="001A7511"/>
    <w:rsid w:val="001B6180"/>
    <w:rsid w:val="001D0D56"/>
    <w:rsid w:val="001F3E53"/>
    <w:rsid w:val="0023790A"/>
    <w:rsid w:val="002B7125"/>
    <w:rsid w:val="002E7EDB"/>
    <w:rsid w:val="003470A4"/>
    <w:rsid w:val="003C42CD"/>
    <w:rsid w:val="003D2860"/>
    <w:rsid w:val="00490FDE"/>
    <w:rsid w:val="00491BE7"/>
    <w:rsid w:val="004D5189"/>
    <w:rsid w:val="005768AF"/>
    <w:rsid w:val="00591EF0"/>
    <w:rsid w:val="005B062E"/>
    <w:rsid w:val="005B4B35"/>
    <w:rsid w:val="005B5B13"/>
    <w:rsid w:val="005C31B7"/>
    <w:rsid w:val="006142C9"/>
    <w:rsid w:val="00693DE8"/>
    <w:rsid w:val="00707EC9"/>
    <w:rsid w:val="00737B26"/>
    <w:rsid w:val="0077139E"/>
    <w:rsid w:val="00797486"/>
    <w:rsid w:val="007B5DFF"/>
    <w:rsid w:val="00811FB2"/>
    <w:rsid w:val="008300E8"/>
    <w:rsid w:val="00880D00"/>
    <w:rsid w:val="008D06BC"/>
    <w:rsid w:val="008E4C22"/>
    <w:rsid w:val="008F1473"/>
    <w:rsid w:val="00900D1B"/>
    <w:rsid w:val="009C0EBE"/>
    <w:rsid w:val="009E359F"/>
    <w:rsid w:val="009E6C15"/>
    <w:rsid w:val="00A365A5"/>
    <w:rsid w:val="00A55660"/>
    <w:rsid w:val="00A8394D"/>
    <w:rsid w:val="00A84515"/>
    <w:rsid w:val="00AD434F"/>
    <w:rsid w:val="00B57869"/>
    <w:rsid w:val="00B64B8B"/>
    <w:rsid w:val="00CC0FF5"/>
    <w:rsid w:val="00CE1AF6"/>
    <w:rsid w:val="00D36686"/>
    <w:rsid w:val="00D9173E"/>
    <w:rsid w:val="00DB4253"/>
    <w:rsid w:val="00DD5BBD"/>
    <w:rsid w:val="00E37E57"/>
    <w:rsid w:val="00E57384"/>
    <w:rsid w:val="00EE6330"/>
    <w:rsid w:val="00EE6964"/>
    <w:rsid w:val="00EE7833"/>
    <w:rsid w:val="00EF5818"/>
    <w:rsid w:val="00F04C5B"/>
    <w:rsid w:val="00FC538E"/>
    <w:rsid w:val="00FE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71DA"/>
  <w15:chartTrackingRefBased/>
  <w15:docId w15:val="{EA0562C8-B2AB-47E7-8023-F7B7315A7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93DE8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qFormat/>
    <w:rsid w:val="00693D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693DE8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93DE8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693DE8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Nincstrkz">
    <w:name w:val="No Spacing"/>
    <w:uiPriority w:val="1"/>
    <w:qFormat/>
    <w:rsid w:val="00693DE8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B57869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30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300E8"/>
  </w:style>
  <w:style w:type="paragraph" w:styleId="llb">
    <w:name w:val="footer"/>
    <w:basedOn w:val="Norml"/>
    <w:link w:val="llbChar"/>
    <w:uiPriority w:val="99"/>
    <w:unhideWhenUsed/>
    <w:rsid w:val="00830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300E8"/>
  </w:style>
  <w:style w:type="paragraph" w:styleId="NormlWeb">
    <w:name w:val="Normal (Web)"/>
    <w:basedOn w:val="Norml"/>
    <w:rsid w:val="00707EC9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D917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torage\Jegyz&#337;%20-%20Dr.%20Morvai%20G&#225;bor\Egy&#233;ni%20Office-sablonok\Eloterjesztes_2026.dotx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Eloterjesztes_2026.dotx</Template>
  <TotalTime>66</TotalTime>
  <Pages>2</Pages>
  <Words>852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12</cp:revision>
  <dcterms:created xsi:type="dcterms:W3CDTF">2026-07-06T19:00:00Z</dcterms:created>
  <dcterms:modified xsi:type="dcterms:W3CDTF">2026-07-07T08:28:00Z</dcterms:modified>
</cp:coreProperties>
</file>